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1" w:rightFromText="181" w:vertAnchor="text" w:horzAnchor="page" w:tblpX="1566" w:tblpY="908"/>
        <w:tblOverlap w:val="never"/>
        <w:tblW w:w="91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1731"/>
        <w:gridCol w:w="1455"/>
        <w:gridCol w:w="276"/>
        <w:gridCol w:w="1231"/>
        <w:gridCol w:w="500"/>
        <w:gridCol w:w="2713"/>
      </w:tblGrid>
      <w:tr w:rsidR="00BF1663" w14:paraId="4BE39918" w14:textId="77777777" w:rsidTr="00BF3D87">
        <w:trPr>
          <w:trHeight w:val="420"/>
        </w:trPr>
        <w:tc>
          <w:tcPr>
            <w:tcW w:w="1247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701C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项目名称</w:t>
            </w:r>
          </w:p>
        </w:tc>
        <w:tc>
          <w:tcPr>
            <w:tcW w:w="7906" w:type="dxa"/>
            <w:gridSpan w:val="6"/>
            <w:tcBorders>
              <w:top w:val="thinThickLargeGap" w:sz="2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7B4CC9B8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机动车抵解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押业务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CA备案</w:t>
            </w:r>
          </w:p>
        </w:tc>
      </w:tr>
      <w:tr w:rsidR="00BF1663" w14:paraId="2EE85BDD" w14:textId="77777777" w:rsidTr="00BF3D87">
        <w:trPr>
          <w:trHeight w:val="420"/>
        </w:trPr>
        <w:tc>
          <w:tcPr>
            <w:tcW w:w="1247" w:type="dxa"/>
            <w:tcBorders>
              <w:top w:val="single" w:sz="4" w:space="0" w:color="auto"/>
              <w:left w:val="thinThickLargeGap" w:sz="2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5144B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办理业务</w:t>
            </w:r>
          </w:p>
        </w:tc>
        <w:tc>
          <w:tcPr>
            <w:tcW w:w="7906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thickThinLargeGap" w:sz="24" w:space="0" w:color="auto"/>
            </w:tcBorders>
            <w:vAlign w:val="center"/>
          </w:tcPr>
          <w:p w14:paraId="279874A3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Cs w:val="21"/>
              </w:rPr>
              <w:t xml:space="preserve">□首次新领 □新增 □年审 □证书补办 □证书变更 □证书注销  </w:t>
            </w:r>
            <w:r>
              <w:rPr>
                <w:rFonts w:asciiTheme="majorEastAsia" w:eastAsiaTheme="majorEastAsia" w:hAnsiTheme="majorEastAsia" w:cstheme="majorEastAsia" w:hint="eastAsia"/>
                <w:bCs/>
                <w:szCs w:val="21"/>
              </w:rPr>
              <w:sym w:font="Wingdings 2" w:char="00A3"/>
            </w:r>
            <w:r>
              <w:rPr>
                <w:rFonts w:asciiTheme="majorEastAsia" w:eastAsiaTheme="majorEastAsia" w:hAnsiTheme="majorEastAsia" w:cstheme="majorEastAsia" w:hint="eastAsia"/>
                <w:bCs/>
                <w:szCs w:val="21"/>
              </w:rPr>
              <w:t xml:space="preserve">证书解锁 </w:t>
            </w:r>
          </w:p>
          <w:p w14:paraId="1EBF6091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Cs w:val="21"/>
              </w:rPr>
              <w:t>□设立直接联系人  □变更直接联系人</w:t>
            </w:r>
          </w:p>
        </w:tc>
      </w:tr>
      <w:tr w:rsidR="00BF1663" w14:paraId="57778F78" w14:textId="77777777" w:rsidTr="00BF3D87">
        <w:trPr>
          <w:trHeight w:val="420"/>
        </w:trPr>
        <w:tc>
          <w:tcPr>
            <w:tcW w:w="1247" w:type="dxa"/>
            <w:tcBorders>
              <w:top w:val="single" w:sz="4" w:space="0" w:color="auto"/>
              <w:left w:val="thinThickLargeGap" w:sz="2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9082D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用户类型</w:t>
            </w:r>
          </w:p>
        </w:tc>
        <w:tc>
          <w:tcPr>
            <w:tcW w:w="7906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thickThinLargeGap" w:sz="24" w:space="0" w:color="auto"/>
            </w:tcBorders>
            <w:vAlign w:val="center"/>
          </w:tcPr>
          <w:p w14:paraId="125B667D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bCs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szCs w:val="21"/>
              </w:rPr>
              <w:t>□抵押权人 □车主</w:t>
            </w:r>
          </w:p>
        </w:tc>
      </w:tr>
      <w:tr w:rsidR="00BF1663" w14:paraId="5DD13C88" w14:textId="77777777" w:rsidTr="00BF3D87">
        <w:trPr>
          <w:trHeight w:val="540"/>
        </w:trPr>
        <w:tc>
          <w:tcPr>
            <w:tcW w:w="1247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C211" w14:textId="49690736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申请</w:t>
            </w:r>
            <w:r w:rsidR="007721D1">
              <w:rPr>
                <w:rFonts w:asciiTheme="majorEastAsia" w:eastAsiaTheme="majorEastAsia" w:hAnsiTheme="majorEastAsia" w:cstheme="majorEastAsia" w:hint="eastAsia"/>
                <w:szCs w:val="21"/>
              </w:rPr>
              <w:t>备案</w:t>
            </w: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单位信息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C6FE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单位名称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thickThinLargeGap" w:sz="24" w:space="0" w:color="auto"/>
            </w:tcBorders>
          </w:tcPr>
          <w:p w14:paraId="2A1AB652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BF1663" w14:paraId="4379750C" w14:textId="77777777" w:rsidTr="00BF3D87">
        <w:trPr>
          <w:trHeight w:val="512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17F4" w14:textId="77777777" w:rsidR="00BF1663" w:rsidRDefault="00BF1663" w:rsidP="00BF3D87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D0B8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统一社会信用代码</w:t>
            </w:r>
          </w:p>
        </w:tc>
        <w:tc>
          <w:tcPr>
            <w:tcW w:w="4720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69F6FDF4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BF1663" w14:paraId="5550D86D" w14:textId="77777777" w:rsidTr="00BF3D87">
        <w:trPr>
          <w:trHeight w:val="510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2D6B" w14:textId="77777777" w:rsidR="00BF1663" w:rsidRDefault="00BF1663" w:rsidP="00BF3D87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3678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单位地址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48B14FD7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BF1663" w14:paraId="491D3235" w14:textId="77777777" w:rsidTr="00BF3D87">
        <w:trPr>
          <w:trHeight w:val="470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A7F7" w14:textId="77777777" w:rsidR="00BF1663" w:rsidRDefault="00BF1663" w:rsidP="00BF3D87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6475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Cs w:val="21"/>
              </w:rPr>
              <w:t>单位电话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1F95990C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BF1663" w14:paraId="407E4271" w14:textId="77777777" w:rsidTr="00BF3D87">
        <w:trPr>
          <w:trHeight w:val="450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4B9" w14:textId="77777777" w:rsidR="00BF1663" w:rsidRDefault="00BF1663" w:rsidP="00BF3D87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0C09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单位传真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3D42A344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BF1663" w14:paraId="239B408C" w14:textId="77777777" w:rsidTr="00BF3D87">
        <w:trPr>
          <w:trHeight w:val="616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C19E" w14:textId="77777777" w:rsidR="00BF1663" w:rsidRDefault="00BF1663" w:rsidP="00BF3D87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B98B2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法定代表人</w:t>
            </w:r>
          </w:p>
          <w:p w14:paraId="6CFDDDBF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(手写签名)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230D69B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single" w:sz="2" w:space="0" w:color="auto"/>
              <w:right w:val="thickThinLargeGap" w:sz="24" w:space="0" w:color="auto"/>
            </w:tcBorders>
            <w:vAlign w:val="center"/>
          </w:tcPr>
          <w:p w14:paraId="06A5D9A5" w14:textId="77777777" w:rsidR="00BF1663" w:rsidRDefault="00BF1663" w:rsidP="00BF3D87">
            <w:pPr>
              <w:spacing w:line="360" w:lineRule="auto"/>
              <w:ind w:firstLineChars="50" w:firstLine="105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(此处加盖公章)</w:t>
            </w:r>
          </w:p>
        </w:tc>
      </w:tr>
      <w:tr w:rsidR="00BF1663" w14:paraId="0EF98CD5" w14:textId="77777777" w:rsidTr="00BF3D87">
        <w:trPr>
          <w:trHeight w:val="481"/>
        </w:trPr>
        <w:tc>
          <w:tcPr>
            <w:tcW w:w="1247" w:type="dxa"/>
            <w:vMerge w:val="restart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F7C7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直接联系人信息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5A9E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姓名(手写签名)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43D64A9F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color w:val="0000FF"/>
                <w:szCs w:val="21"/>
              </w:rPr>
            </w:pPr>
          </w:p>
        </w:tc>
      </w:tr>
      <w:tr w:rsidR="00BF1663" w14:paraId="7DDA60C5" w14:textId="77777777" w:rsidTr="00BF3D87">
        <w:trPr>
          <w:trHeight w:val="495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7D68" w14:textId="77777777" w:rsidR="00BF1663" w:rsidRDefault="00BF1663" w:rsidP="00BF3D87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B0D6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职务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3323C21B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color w:val="0000FF"/>
                <w:szCs w:val="21"/>
              </w:rPr>
            </w:pPr>
          </w:p>
        </w:tc>
      </w:tr>
      <w:tr w:rsidR="00BF1663" w14:paraId="658B37A5" w14:textId="77777777" w:rsidTr="00BF3D87">
        <w:trPr>
          <w:trHeight w:val="495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530A" w14:textId="77777777" w:rsidR="00BF1663" w:rsidRDefault="00BF1663" w:rsidP="00BF3D87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68A4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身份证号码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35785CC1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color w:val="0000FF"/>
                <w:szCs w:val="21"/>
              </w:rPr>
            </w:pPr>
          </w:p>
        </w:tc>
      </w:tr>
      <w:tr w:rsidR="00BF1663" w14:paraId="185132F3" w14:textId="77777777" w:rsidTr="00BF3D87">
        <w:trPr>
          <w:trHeight w:val="495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A57C" w14:textId="77777777" w:rsidR="00BF1663" w:rsidRDefault="00BF1663" w:rsidP="00BF3D87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5925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手机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27AFA4C7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color w:val="0000FF"/>
                <w:szCs w:val="21"/>
              </w:rPr>
            </w:pPr>
          </w:p>
        </w:tc>
      </w:tr>
      <w:tr w:rsidR="00BF1663" w14:paraId="62262762" w14:textId="77777777" w:rsidTr="00BF3D87">
        <w:trPr>
          <w:trHeight w:val="485"/>
        </w:trPr>
        <w:tc>
          <w:tcPr>
            <w:tcW w:w="1247" w:type="dxa"/>
            <w:vMerge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40C8" w14:textId="77777777" w:rsidR="00BF1663" w:rsidRDefault="00BF1663" w:rsidP="00BF3D87">
            <w:pPr>
              <w:widowControl/>
              <w:spacing w:line="360" w:lineRule="auto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34D1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Email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796CE8A6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color w:val="0000FF"/>
                <w:szCs w:val="21"/>
              </w:rPr>
            </w:pPr>
          </w:p>
        </w:tc>
      </w:tr>
      <w:tr w:rsidR="00BF1663" w14:paraId="39A0D00A" w14:textId="77777777" w:rsidTr="00BF3D87">
        <w:trPr>
          <w:trHeight w:val="485"/>
        </w:trPr>
        <w:tc>
          <w:tcPr>
            <w:tcW w:w="1247" w:type="dxa"/>
            <w:vMerge w:val="restart"/>
            <w:tcBorders>
              <w:top w:val="single" w:sz="4" w:space="0" w:color="auto"/>
              <w:left w:val="thinThickLargeGap" w:sz="24" w:space="0" w:color="auto"/>
              <w:right w:val="single" w:sz="4" w:space="0" w:color="auto"/>
            </w:tcBorders>
            <w:vAlign w:val="center"/>
          </w:tcPr>
          <w:p w14:paraId="6CC1B6D6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证书持有人信息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2095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姓名(手写签名)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5A3EE33F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BF1663" w14:paraId="50C4FD07" w14:textId="77777777" w:rsidTr="00BF3D87">
        <w:trPr>
          <w:trHeight w:val="485"/>
        </w:trPr>
        <w:tc>
          <w:tcPr>
            <w:tcW w:w="1247" w:type="dxa"/>
            <w:vMerge/>
            <w:tcBorders>
              <w:left w:val="thinThickLargeGap" w:sz="24" w:space="0" w:color="auto"/>
              <w:right w:val="single" w:sz="4" w:space="0" w:color="auto"/>
            </w:tcBorders>
            <w:vAlign w:val="center"/>
          </w:tcPr>
          <w:p w14:paraId="6959D58A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FB08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Cs w:val="21"/>
              </w:rPr>
              <w:t>身份证号码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67E82AF6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BF1663" w14:paraId="5C92FDC9" w14:textId="77777777" w:rsidTr="00BF3D87">
        <w:trPr>
          <w:trHeight w:val="485"/>
        </w:trPr>
        <w:tc>
          <w:tcPr>
            <w:tcW w:w="1247" w:type="dxa"/>
            <w:vMerge/>
            <w:tcBorders>
              <w:left w:val="thinThickLargeGap" w:sz="24" w:space="0" w:color="auto"/>
              <w:right w:val="single" w:sz="4" w:space="0" w:color="auto"/>
            </w:tcBorders>
            <w:vAlign w:val="center"/>
          </w:tcPr>
          <w:p w14:paraId="302BD155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70EA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手机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579A7BFA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BF1663" w14:paraId="551EFE72" w14:textId="77777777" w:rsidTr="00BF3D87">
        <w:trPr>
          <w:trHeight w:val="485"/>
        </w:trPr>
        <w:tc>
          <w:tcPr>
            <w:tcW w:w="1247" w:type="dxa"/>
            <w:vMerge/>
            <w:tcBorders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EB4E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B64C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Email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4E9F6CD5" w14:textId="77777777" w:rsidR="00BF1663" w:rsidRDefault="00BF1663" w:rsidP="00BF3D87">
            <w:pPr>
              <w:spacing w:line="360" w:lineRule="auto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BF1663" w14:paraId="5FDC6A31" w14:textId="77777777" w:rsidTr="00743938">
        <w:trPr>
          <w:trHeight w:val="644"/>
        </w:trPr>
        <w:tc>
          <w:tcPr>
            <w:tcW w:w="124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37CE" w14:textId="09D361FD" w:rsidR="00BF1663" w:rsidRPr="00BC0D3E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BC0D3E">
              <w:rPr>
                <w:rFonts w:asciiTheme="majorEastAsia" w:eastAsiaTheme="majorEastAsia" w:hAnsiTheme="majorEastAsia" w:cstheme="majorEastAsia" w:hint="eastAsia"/>
                <w:szCs w:val="21"/>
              </w:rPr>
              <w:t>开票</w:t>
            </w:r>
            <w:r w:rsidR="00BB22A0" w:rsidRPr="00BC0D3E">
              <w:rPr>
                <w:rFonts w:asciiTheme="majorEastAsia" w:eastAsiaTheme="majorEastAsia" w:hAnsiTheme="majorEastAsia" w:cstheme="majorEastAsia" w:hint="eastAsia"/>
                <w:szCs w:val="21"/>
              </w:rPr>
              <w:t>信息</w:t>
            </w:r>
          </w:p>
        </w:tc>
        <w:tc>
          <w:tcPr>
            <w:tcW w:w="7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tbl>
            <w:tblPr>
              <w:tblStyle w:val="a9"/>
              <w:tblW w:w="132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0"/>
              <w:gridCol w:w="4501"/>
            </w:tblGrid>
            <w:tr w:rsidR="00BC0D3E" w:rsidRPr="00BC0D3E" w14:paraId="3ECDD4C3" w14:textId="60411547" w:rsidTr="00462FFF">
              <w:trPr>
                <w:trHeight w:val="513"/>
              </w:trPr>
              <w:tc>
                <w:tcPr>
                  <w:tcW w:w="8790" w:type="dxa"/>
                </w:tcPr>
                <w:p w14:paraId="0D8B9488" w14:textId="18B992A0" w:rsidR="00861BF3" w:rsidRPr="00BC0D3E" w:rsidRDefault="00861BF3" w:rsidP="00861BF3">
                  <w:pPr>
                    <w:framePr w:hSpace="181" w:wrap="around" w:vAnchor="text" w:hAnchor="page" w:x="1566" w:y="908"/>
                    <w:spacing w:before="240" w:after="240" w:line="360" w:lineRule="exact"/>
                    <w:ind w:right="840"/>
                    <w:suppressOverlap/>
                    <w:rPr>
                      <w:rFonts w:asciiTheme="majorEastAsia" w:eastAsiaTheme="majorEastAsia" w:hAnsiTheme="majorEastAsia" w:cstheme="majorEastAsia"/>
                      <w:szCs w:val="21"/>
                    </w:rPr>
                  </w:pPr>
                  <w:r w:rsidRPr="00BC0D3E">
                    <w:rPr>
                      <w:rFonts w:asciiTheme="majorEastAsia" w:eastAsiaTheme="majorEastAsia" w:hAnsiTheme="majorEastAsia" w:cstheme="majorEastAsia" w:hint="eastAsia"/>
                      <w:szCs w:val="21"/>
                    </w:rPr>
                    <w:t>开票单位名称：</w:t>
                  </w:r>
                  <w:r w:rsidRPr="00BC0D3E">
                    <w:rPr>
                      <w:rFonts w:asciiTheme="majorEastAsia" w:eastAsiaTheme="majorEastAsia" w:hAnsiTheme="majorEastAsia" w:cstheme="majorEastAsia"/>
                      <w:szCs w:val="21"/>
                    </w:rPr>
                    <w:t xml:space="preserve"> </w:t>
                  </w:r>
                  <w:bookmarkStart w:id="0" w:name="_GoBack"/>
                  <w:bookmarkEnd w:id="0"/>
                </w:p>
              </w:tc>
              <w:tc>
                <w:tcPr>
                  <w:tcW w:w="4501" w:type="dxa"/>
                </w:tcPr>
                <w:p w14:paraId="3BDA3F4D" w14:textId="77777777" w:rsidR="00861BF3" w:rsidRPr="00BC0D3E" w:rsidRDefault="00861BF3" w:rsidP="00BC6579">
                  <w:pPr>
                    <w:framePr w:hSpace="181" w:wrap="around" w:vAnchor="text" w:hAnchor="page" w:x="1566" w:y="908"/>
                    <w:spacing w:before="240" w:line="360" w:lineRule="exact"/>
                    <w:ind w:right="1050"/>
                    <w:suppressOverlap/>
                    <w:jc w:val="center"/>
                    <w:rPr>
                      <w:rFonts w:asciiTheme="majorEastAsia" w:eastAsiaTheme="majorEastAsia" w:hAnsiTheme="majorEastAsia" w:cstheme="majorEastAsia"/>
                      <w:szCs w:val="21"/>
                    </w:rPr>
                  </w:pPr>
                </w:p>
              </w:tc>
            </w:tr>
          </w:tbl>
          <w:p w14:paraId="1FAD8BE4" w14:textId="6A7AB474" w:rsidR="00BF1663" w:rsidRPr="00BC0D3E" w:rsidRDefault="00BF1663" w:rsidP="00BF3D87">
            <w:pPr>
              <w:spacing w:line="360" w:lineRule="exact"/>
              <w:ind w:right="840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  <w:tr w:rsidR="00BF1663" w14:paraId="4E9C921F" w14:textId="77777777" w:rsidTr="00BF3D87">
        <w:trPr>
          <w:trHeight w:val="1579"/>
        </w:trPr>
        <w:tc>
          <w:tcPr>
            <w:tcW w:w="124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B4C4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申请须知</w:t>
            </w:r>
          </w:p>
        </w:tc>
        <w:tc>
          <w:tcPr>
            <w:tcW w:w="7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  <w:vAlign w:val="center"/>
          </w:tcPr>
          <w:p w14:paraId="053D8A50" w14:textId="77777777" w:rsidR="00BF1663" w:rsidRDefault="00BF1663" w:rsidP="00BF3D87">
            <w:pPr>
              <w:spacing w:line="360" w:lineRule="exac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1、直接联系人信息需与首次备案提供的《直接联系人证明函》信息一致。如需变更联系人，应提供《直接联系人变更函》。</w:t>
            </w:r>
          </w:p>
          <w:p w14:paraId="24EFE100" w14:textId="77777777" w:rsidR="00BF1663" w:rsidRDefault="00BF1663" w:rsidP="00BF3D87">
            <w:pPr>
              <w:spacing w:line="360" w:lineRule="exac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2、证书持有人即为机动车抵解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押登记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业务代理人，一名代理人仅可申请一枚该企业</w:t>
            </w:r>
            <w:proofErr w:type="spellStart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Ukey</w:t>
            </w:r>
            <w:proofErr w:type="spellEnd"/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，请勿重复申请。</w:t>
            </w:r>
          </w:p>
          <w:p w14:paraId="219790D9" w14:textId="77777777" w:rsidR="00BF1663" w:rsidRDefault="00BF1663" w:rsidP="00BF3D87">
            <w:pPr>
              <w:spacing w:line="360" w:lineRule="exac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3、申请所需资料均需要加盖单位公章。</w:t>
            </w:r>
          </w:p>
        </w:tc>
      </w:tr>
      <w:tr w:rsidR="00BF1663" w14:paraId="596666E2" w14:textId="77777777" w:rsidTr="00BF3D87">
        <w:trPr>
          <w:trHeight w:val="1406"/>
        </w:trPr>
        <w:tc>
          <w:tcPr>
            <w:tcW w:w="1247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9F6D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申请声明</w:t>
            </w:r>
          </w:p>
        </w:tc>
        <w:tc>
          <w:tcPr>
            <w:tcW w:w="7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4" w:space="0" w:color="auto"/>
            </w:tcBorders>
          </w:tcPr>
          <w:p w14:paraId="4B571594" w14:textId="77777777" w:rsidR="00BF1663" w:rsidRDefault="00BF1663" w:rsidP="00BF3D87">
            <w:pPr>
              <w:spacing w:beforeLines="50" w:before="156" w:afterLines="50" w:after="156" w:line="360" w:lineRule="exact"/>
              <w:ind w:firstLineChars="200" w:firstLine="42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本代表人承认在办理CA备案的过程中，所递交的材料和提供的公章、法人手写签名是无误、合法的，并确认在印章的采集过程中是无误的。</w:t>
            </w:r>
          </w:p>
          <w:p w14:paraId="66E3A7B4" w14:textId="77777777" w:rsidR="00BF1663" w:rsidRDefault="00BF1663" w:rsidP="00BF3D87">
            <w:pPr>
              <w:spacing w:beforeLines="50" w:before="156" w:afterLines="50" w:after="156" w:line="360" w:lineRule="exact"/>
              <w:ind w:firstLineChars="200" w:firstLine="422"/>
              <w:rPr>
                <w:rFonts w:asciiTheme="majorEastAsia" w:eastAsiaTheme="majorEastAsia" w:hAnsiTheme="majorEastAsia" w:cstheme="majorEastAsia"/>
                <w:b/>
                <w:bCs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本单位因办理机动车抵解</w:t>
            </w:r>
            <w:proofErr w:type="gramStart"/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押业务</w:t>
            </w:r>
            <w:proofErr w:type="gramEnd"/>
            <w:r>
              <w:rPr>
                <w:rFonts w:asciiTheme="majorEastAsia" w:eastAsiaTheme="majorEastAsia" w:hAnsiTheme="majorEastAsia" w:cstheme="majorEastAsia" w:hint="eastAsia"/>
                <w:b/>
                <w:bCs/>
                <w:szCs w:val="21"/>
              </w:rPr>
              <w:t>需求自愿办理数字证书相关业务。</w:t>
            </w:r>
          </w:p>
          <w:p w14:paraId="46A59588" w14:textId="4DB28397" w:rsidR="00BF1663" w:rsidRDefault="00BF1663" w:rsidP="00C9726D">
            <w:pPr>
              <w:spacing w:line="360" w:lineRule="exact"/>
              <w:ind w:firstLineChars="700" w:firstLine="1470"/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Cs w:val="21"/>
              </w:rPr>
              <w:t>申请人签名：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Cs w:val="21"/>
                <w:u w:val="thick"/>
              </w:rPr>
              <w:t xml:space="preserve">            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Cs w:val="21"/>
              </w:rPr>
              <w:t>日期：</w:t>
            </w:r>
          </w:p>
        </w:tc>
      </w:tr>
      <w:tr w:rsidR="00BF1663" w14:paraId="1EFF1AA8" w14:textId="77777777" w:rsidTr="00BF3D87">
        <w:trPr>
          <w:trHeight w:val="640"/>
        </w:trPr>
        <w:tc>
          <w:tcPr>
            <w:tcW w:w="1247" w:type="dxa"/>
            <w:tcBorders>
              <w:top w:val="single" w:sz="4" w:space="0" w:color="auto"/>
              <w:left w:val="thinThickLargeGap" w:sz="24" w:space="0" w:color="auto"/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4885DC32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Cs w:val="21"/>
              </w:rPr>
              <w:t>受理工作人员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525D39D0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Cs w:val="21"/>
              </w:rPr>
              <w:t>受理工作人员</w:t>
            </w:r>
          </w:p>
          <w:p w14:paraId="5D7FBD9F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Cs w:val="21"/>
              </w:rPr>
              <w:t>(手写签名)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089A6D88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24" w:space="0" w:color="auto"/>
              <w:right w:val="single" w:sz="4" w:space="0" w:color="auto"/>
            </w:tcBorders>
            <w:vAlign w:val="center"/>
          </w:tcPr>
          <w:p w14:paraId="2768BC0C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受理日期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thickThinLargeGap" w:sz="24" w:space="0" w:color="auto"/>
              <w:right w:val="thickThinLargeGap" w:sz="24" w:space="0" w:color="auto"/>
            </w:tcBorders>
            <w:vAlign w:val="center"/>
          </w:tcPr>
          <w:p w14:paraId="7802D054" w14:textId="77777777" w:rsidR="00BF1663" w:rsidRDefault="00BF1663" w:rsidP="00BF3D87">
            <w:pPr>
              <w:spacing w:line="360" w:lineRule="auto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</w:tr>
    </w:tbl>
    <w:p w14:paraId="143795FB" w14:textId="493CBEA7" w:rsidR="006C2234" w:rsidRPr="001E2936" w:rsidRDefault="003C1D37" w:rsidP="00BF3D87">
      <w:pPr>
        <w:widowControl/>
        <w:spacing w:before="240" w:line="600" w:lineRule="auto"/>
        <w:contextualSpacing/>
        <w:jc w:val="center"/>
        <w:rPr>
          <w:rFonts w:ascii="黑体" w:eastAsia="黑体" w:hAnsi="黑体"/>
          <w:sz w:val="32"/>
          <w:szCs w:val="32"/>
        </w:rPr>
      </w:pPr>
      <w:r w:rsidRPr="001E2936">
        <w:rPr>
          <w:rFonts w:ascii="黑体" w:eastAsia="黑体" w:hAnsi="黑体" w:hint="eastAsia"/>
          <w:sz w:val="32"/>
          <w:szCs w:val="32"/>
        </w:rPr>
        <w:t>CA备案业务受理表</w:t>
      </w:r>
    </w:p>
    <w:sectPr w:rsidR="006C2234" w:rsidRPr="001E2936" w:rsidSect="001E2936">
      <w:pgSz w:w="11906" w:h="16838"/>
      <w:pgMar w:top="0" w:right="1486" w:bottom="0" w:left="9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1CC7C" w14:textId="77777777" w:rsidR="00A76CC3" w:rsidRDefault="00A76CC3" w:rsidP="004F4935">
      <w:r>
        <w:separator/>
      </w:r>
    </w:p>
  </w:endnote>
  <w:endnote w:type="continuationSeparator" w:id="0">
    <w:p w14:paraId="31008E7F" w14:textId="77777777" w:rsidR="00A76CC3" w:rsidRDefault="00A76CC3" w:rsidP="004F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D755F" w14:textId="77777777" w:rsidR="00A76CC3" w:rsidRDefault="00A76CC3" w:rsidP="004F4935">
      <w:r>
        <w:separator/>
      </w:r>
    </w:p>
  </w:footnote>
  <w:footnote w:type="continuationSeparator" w:id="0">
    <w:p w14:paraId="1ACD760B" w14:textId="77777777" w:rsidR="00A76CC3" w:rsidRDefault="00A76CC3" w:rsidP="004F49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0"/>
  <w:hyphenationZone w:val="57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D313C32"/>
    <w:rsid w:val="000B5EAD"/>
    <w:rsid w:val="000E4C9A"/>
    <w:rsid w:val="00131249"/>
    <w:rsid w:val="001E2936"/>
    <w:rsid w:val="002F4875"/>
    <w:rsid w:val="003C1D37"/>
    <w:rsid w:val="003E63AD"/>
    <w:rsid w:val="004213BE"/>
    <w:rsid w:val="004755B8"/>
    <w:rsid w:val="004F4935"/>
    <w:rsid w:val="005362EB"/>
    <w:rsid w:val="00571F43"/>
    <w:rsid w:val="0069513D"/>
    <w:rsid w:val="006C2234"/>
    <w:rsid w:val="006F02D2"/>
    <w:rsid w:val="00743938"/>
    <w:rsid w:val="007721D1"/>
    <w:rsid w:val="00861BF3"/>
    <w:rsid w:val="00865409"/>
    <w:rsid w:val="008A73EE"/>
    <w:rsid w:val="00975B00"/>
    <w:rsid w:val="009B4132"/>
    <w:rsid w:val="00A209C2"/>
    <w:rsid w:val="00A76CC3"/>
    <w:rsid w:val="00A823F0"/>
    <w:rsid w:val="00A82EE0"/>
    <w:rsid w:val="00B41AC6"/>
    <w:rsid w:val="00BB22A0"/>
    <w:rsid w:val="00BC0D3E"/>
    <w:rsid w:val="00BC6579"/>
    <w:rsid w:val="00BD07B8"/>
    <w:rsid w:val="00BF1663"/>
    <w:rsid w:val="00BF3D87"/>
    <w:rsid w:val="00C04387"/>
    <w:rsid w:val="00C35BB5"/>
    <w:rsid w:val="00C9726D"/>
    <w:rsid w:val="00D80B69"/>
    <w:rsid w:val="00D9298E"/>
    <w:rsid w:val="00DD213F"/>
    <w:rsid w:val="00F26B94"/>
    <w:rsid w:val="00FA5440"/>
    <w:rsid w:val="00FA6D17"/>
    <w:rsid w:val="00FF5291"/>
    <w:rsid w:val="04D62EBD"/>
    <w:rsid w:val="060F0CC6"/>
    <w:rsid w:val="09CC1EC0"/>
    <w:rsid w:val="0BE675CF"/>
    <w:rsid w:val="0D313C32"/>
    <w:rsid w:val="0E7303E5"/>
    <w:rsid w:val="10941B93"/>
    <w:rsid w:val="11A37278"/>
    <w:rsid w:val="11C30ACD"/>
    <w:rsid w:val="12D748E4"/>
    <w:rsid w:val="17BE26AB"/>
    <w:rsid w:val="1BF5152C"/>
    <w:rsid w:val="1DFF577E"/>
    <w:rsid w:val="2181234D"/>
    <w:rsid w:val="23BB6506"/>
    <w:rsid w:val="243A17E4"/>
    <w:rsid w:val="245F3510"/>
    <w:rsid w:val="27321D25"/>
    <w:rsid w:val="2CC710C8"/>
    <w:rsid w:val="2D3A003E"/>
    <w:rsid w:val="2F1F08C8"/>
    <w:rsid w:val="2F326F9B"/>
    <w:rsid w:val="3024612A"/>
    <w:rsid w:val="335F1133"/>
    <w:rsid w:val="356E0909"/>
    <w:rsid w:val="35E63945"/>
    <w:rsid w:val="3A405C5F"/>
    <w:rsid w:val="3AC308C0"/>
    <w:rsid w:val="3B5B4125"/>
    <w:rsid w:val="3B6B52A3"/>
    <w:rsid w:val="3B87315C"/>
    <w:rsid w:val="3D6C5E91"/>
    <w:rsid w:val="3FA66A5A"/>
    <w:rsid w:val="41775F07"/>
    <w:rsid w:val="43486B23"/>
    <w:rsid w:val="44C214BF"/>
    <w:rsid w:val="47500CB5"/>
    <w:rsid w:val="4A0830F7"/>
    <w:rsid w:val="4A500798"/>
    <w:rsid w:val="4B0A6D0A"/>
    <w:rsid w:val="4BBC01B1"/>
    <w:rsid w:val="4C15628E"/>
    <w:rsid w:val="51D2091D"/>
    <w:rsid w:val="52D36686"/>
    <w:rsid w:val="53231066"/>
    <w:rsid w:val="54104637"/>
    <w:rsid w:val="57D96869"/>
    <w:rsid w:val="595705EA"/>
    <w:rsid w:val="5A944D7D"/>
    <w:rsid w:val="5B240244"/>
    <w:rsid w:val="5D5748F9"/>
    <w:rsid w:val="5E152ABB"/>
    <w:rsid w:val="634A217C"/>
    <w:rsid w:val="637770C9"/>
    <w:rsid w:val="66D0155A"/>
    <w:rsid w:val="673732C8"/>
    <w:rsid w:val="67527A72"/>
    <w:rsid w:val="69AC000E"/>
    <w:rsid w:val="6ACE54CF"/>
    <w:rsid w:val="6B2C5F46"/>
    <w:rsid w:val="6CC75560"/>
    <w:rsid w:val="6D0B16FE"/>
    <w:rsid w:val="6D535020"/>
    <w:rsid w:val="6E341521"/>
    <w:rsid w:val="6E706B79"/>
    <w:rsid w:val="70611D01"/>
    <w:rsid w:val="7112302B"/>
    <w:rsid w:val="733157E1"/>
    <w:rsid w:val="74485321"/>
    <w:rsid w:val="75806D28"/>
    <w:rsid w:val="77766A04"/>
    <w:rsid w:val="786B3869"/>
    <w:rsid w:val="78823180"/>
    <w:rsid w:val="7B271ECA"/>
    <w:rsid w:val="7C485A26"/>
    <w:rsid w:val="7D8E4F26"/>
    <w:rsid w:val="7DE90705"/>
    <w:rsid w:val="7F42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4C61C0"/>
  <w15:docId w15:val="{91326477-03BF-4E0F-A44C-243CF9ECB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5">
    <w:name w:val="header"/>
    <w:basedOn w:val="a"/>
    <w:link w:val="a6"/>
    <w:rsid w:val="004F4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4F4935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a8"/>
    <w:rsid w:val="004F4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4F4935"/>
    <w:rPr>
      <w:rFonts w:ascii="Calibri" w:hAnsi="Calibri"/>
      <w:kern w:val="2"/>
      <w:sz w:val="18"/>
      <w:szCs w:val="18"/>
    </w:rPr>
  </w:style>
  <w:style w:type="table" w:styleId="a9">
    <w:name w:val="Table Grid"/>
    <w:basedOn w:val="a1"/>
    <w:rsid w:val="005362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Subtitle"/>
    <w:basedOn w:val="a"/>
    <w:next w:val="a"/>
    <w:link w:val="ab"/>
    <w:qFormat/>
    <w:rsid w:val="001E2936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b">
    <w:name w:val="副标题 字符"/>
    <w:basedOn w:val="a0"/>
    <w:link w:val="aa"/>
    <w:rsid w:val="001E2936"/>
    <w:rPr>
      <w:rFonts w:asciiTheme="minorHAnsi" w:eastAsiaTheme="minorEastAsia" w:hAnsiTheme="minorHAnsi" w:cstheme="min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AF62E1-F481-4172-BD7E-4EF16392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55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Gan1426063823</dc:creator>
  <cp:lastModifiedBy>玮 金</cp:lastModifiedBy>
  <cp:revision>42</cp:revision>
  <cp:lastPrinted>2019-09-10T02:08:00Z</cp:lastPrinted>
  <dcterms:created xsi:type="dcterms:W3CDTF">2018-10-25T08:39:00Z</dcterms:created>
  <dcterms:modified xsi:type="dcterms:W3CDTF">2019-12-11T08:47:00Z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